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07425F">
        <w:rPr>
          <w:rFonts w:cs="Arial"/>
          <w:b/>
          <w:color w:val="000000"/>
          <w:sz w:val="24"/>
          <w:lang w:eastAsia="zh-CN"/>
        </w:rPr>
        <w:t>6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C56963">
        <w:rPr>
          <w:rFonts w:cs="Arial"/>
          <w:b/>
          <w:color w:val="000000"/>
          <w:sz w:val="24"/>
          <w:lang w:eastAsia="zh-CN"/>
        </w:rPr>
        <w:t>7</w:t>
      </w:r>
      <w:r w:rsidR="0007425F">
        <w:rPr>
          <w:rFonts w:cs="Arial"/>
          <w:b/>
          <w:color w:val="000000"/>
          <w:sz w:val="24"/>
          <w:lang w:eastAsia="zh-CN"/>
        </w:rPr>
        <w:t>6</w:t>
      </w:r>
      <w:r w:rsidR="00CD2925">
        <w:rPr>
          <w:rFonts w:cs="Arial"/>
          <w:b/>
          <w:color w:val="000000"/>
          <w:sz w:val="24"/>
          <w:lang w:eastAsia="zh-CN"/>
        </w:rPr>
        <w:t>024</w:t>
      </w:r>
    </w:p>
    <w:p w:rsidR="00C56963" w:rsidRDefault="0007425F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27 November </w:t>
      </w:r>
      <w:r w:rsidR="00C56963" w:rsidRPr="00C56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 1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</w:t>
      </w:r>
      <w:r w:rsidR="00356308">
        <w:rPr>
          <w:rFonts w:ascii="Arial" w:hAnsi="Arial" w:cs="Arial"/>
          <w:b/>
          <w:sz w:val="24"/>
        </w:rPr>
        <w:t>ber</w:t>
      </w:r>
      <w:r w:rsidR="00C56963" w:rsidRPr="00C56963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</w:rPr>
        <w:t>Reno NV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USA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07425F">
        <w:rPr>
          <w:rFonts w:ascii="Arial" w:hAnsi="Arial" w:cs="Arial"/>
          <w:sz w:val="24"/>
          <w:szCs w:val="24"/>
        </w:rPr>
        <w:t>6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10"/>
        <w:gridCol w:w="1843"/>
        <w:gridCol w:w="851"/>
        <w:gridCol w:w="850"/>
        <w:gridCol w:w="851"/>
        <w:gridCol w:w="949"/>
      </w:tblGrid>
      <w:tr w:rsidR="00B659F3" w:rsidRPr="00EF2549" w:rsidTr="00B659F3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C66A2E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6A2E" w:rsidRDefault="00C66A2E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6A2E" w:rsidRDefault="00C66A2E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S5-176383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6A2E" w:rsidRDefault="00C66A2E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Reply to: Resubmitted LS from MEF forum to SA5 on MEF Forum Work on 5G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6A2E" w:rsidRDefault="00C66A2E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6A2E" w:rsidRDefault="00C66A2E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2170E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6A2E" w:rsidRDefault="00C66A2E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2170E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6A2E" w:rsidRPr="00EF2549" w:rsidRDefault="00E669E8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E669E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6A2E" w:rsidRPr="00EF2549" w:rsidRDefault="00E669E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737E5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S5-176563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Reply to: Ls from BBF to SA5 on Cooperation on Network Slicing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01F5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737E5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S5-176553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New SID on management aspects of edge computing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1F706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1F70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1F706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8737E5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S5-176386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F2E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737E5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S5-176387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F2E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737E5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S5-176516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37E5" w:rsidRDefault="008737E5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Default="008737E5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F2E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737E5" w:rsidRPr="00EF2549" w:rsidRDefault="008737E5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627D1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S5-176407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28.404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2627D1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01F5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2627D1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E291F" w:rsidRPr="00EF2549" w:rsidTr="00DE291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91F" w:rsidRDefault="00DE291F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91F" w:rsidRDefault="00DE291F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S5-176472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91F" w:rsidRDefault="00DE291F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91F" w:rsidRDefault="00DE291F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E291F" w:rsidRDefault="00DE291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DE291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E291F" w:rsidRDefault="00DE291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20</w:t>
            </w:r>
            <w:r w:rsidRPr="00DE291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E291F" w:rsidRPr="00EF2549" w:rsidRDefault="00C7471C" w:rsidP="006873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21</w:t>
            </w:r>
            <w:r w:rsidRPr="00C7471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E291F" w:rsidRPr="00EF2549" w:rsidRDefault="00C7471C" w:rsidP="006873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627D1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S5-176500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LS to SA1 and GSMA on Actor and roles related to network slicing management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2170E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EC196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Dec. </w:t>
            </w:r>
            <w:r w:rsidR="00EC1966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22</w:t>
            </w:r>
            <w:r w:rsidR="00EC1966" w:rsidRPr="00EC196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 w:rsidR="00EC1966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0E117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26</w:t>
            </w:r>
            <w:r w:rsidRPr="000E117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0E117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2627D1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S5-176557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Adding concept of recursion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E9031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C40F3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105E3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15</w:t>
            </w:r>
            <w:r w:rsidRPr="00105E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105E3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2627D1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S5-176558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pCR 28.530 Add use case for multi-operator slicing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9B4F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9B4F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0550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627D1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S5-176567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Add business use case of provide network slice as a service with guaranteed quality of service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 Com. Corporation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29791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930B8D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930B8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930B8D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627D1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S5-176568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Use case for create a network slice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27D1" w:rsidRDefault="002627D1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Ericsson, 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Default="002627D1" w:rsidP="00444E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E96382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E963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627D1" w:rsidRPr="00EF2549" w:rsidRDefault="00E96382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A536D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536D" w:rsidRDefault="00CA536D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536D" w:rsidRDefault="00CA536D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S5-176569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536D" w:rsidRDefault="00CA536D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Use case and requirements for activate network slice subnet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536D" w:rsidRDefault="00CA536D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GmbH, Eurolab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A536D" w:rsidRDefault="00CA536D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A536D" w:rsidRDefault="00CA536D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A536D" w:rsidRPr="00EF2549" w:rsidRDefault="00CA536D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E963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A536D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Use case and requirements for de-activate network slice subnet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GmbH, Eurolab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E963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S5-176593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Use case and requirements for modify a network slice subnet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GmbH, Eurolab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E963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S5-176594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28.530 Use case and requirements for terminate a network slice subnet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3C0D0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GmbH, Eurolab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CF2C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E963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Update clause 5.1.1 usecase of network slice instance creation and clause 5.1.2 usecase of network slice subnet instance creation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E409E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A7BD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pCR 28.531 Add use case and requirements on activation and deactivation of a network </w:t>
            </w: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slice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A2662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A7BD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use case and requirements on activation and deactivation of a network slice subnet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F2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use case and requirements on termination of a network slice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01F5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use case and requirements on termination of a network slice subnet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F2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use case and requirements on modification of a network slice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29791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A7BD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use case and requirements on modification of a network slice subnet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F2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Adding description and requirements for NSI used to support multiple communication services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8D61E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configuration information for the constituents of an NSI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8D61E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use case for network slice preparation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Huawei, 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8D61E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F21BB0" w:rsidRPr="00EF2549" w:rsidTr="00F21BB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BB0" w:rsidRDefault="00F21BB0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BB0" w:rsidRDefault="00F21BB0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BB0" w:rsidRDefault="00F21BB0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BB0" w:rsidRDefault="00F21BB0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BB0" w:rsidRDefault="00F21BB0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F21B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BB0" w:rsidRDefault="00F21BB0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19</w:t>
            </w:r>
            <w:r w:rsidRPr="00F21B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BB0" w:rsidRPr="00EF2549" w:rsidRDefault="007545A4" w:rsidP="009714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20</w:t>
            </w:r>
            <w:r w:rsidRPr="007545A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BB0" w:rsidRPr="00EF2549" w:rsidRDefault="007545A4" w:rsidP="009714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general description of provisioning of network slice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01F5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S5-176574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28.531 Add specification level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01F5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28.xya NR and NG-RAN NRM IRP;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Nokia, Nokia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A34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9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28.xyc 5GC NRM IRP;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Nokia, Nokia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9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28.xyb NR and NG-RAN NRM IRP; IS and SS definitions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Nokia, Nokia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9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28.xyd 5GC NRM IRP; IS and SS definitions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Nokia, Nokia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A05B5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9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28.cde Fault Supervision for 5G network and network slicing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 Wistron Telecom AB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TS 28.cde Add new skeleton clauses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 Wistron Telecom AB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28.yyy Fault Supervision for 5G network and network slicing (Stage 2 and 3)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pCR TS 28.yyy Add new skeleton clauses </w:t>
            </w: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(Stage 2 and 3)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E86BB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Performance Management interfaces for 5G networks and network slicing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China Ltd.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CC2BB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713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Performance measurements and assurance data for NG-RAN Network Functions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China Ltd.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481F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S5-176547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Skeleton of TS Performance measurements and assurance data for 5GC Network Functions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China Ltd.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481F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S5-176592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ascii="Arial" w:hAnsi="Arial" w:cs="Arial"/>
                <w:color w:val="000000"/>
                <w:lang w:eastAsia="en-GB"/>
              </w:rPr>
            </w:pPr>
            <w:r w:rsidRPr="0052528F">
              <w:rPr>
                <w:rFonts w:ascii="Arial" w:hAnsi="Arial" w:cs="Arial"/>
                <w:color w:val="000000"/>
                <w:lang w:eastAsia="en-GB"/>
              </w:rPr>
              <w:t>pCR 28.xxx Add new skeleton of end-to-end KPIs, performance measurements and assurance data for 5G networks and network slicing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52528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B7A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52528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F1616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455FE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713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S5-176405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28.802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E73E5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9</w:t>
            </w:r>
            <w:r w:rsidRPr="00E834B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F34E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S5-176479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32.857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F34E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18</w:t>
            </w:r>
            <w:r w:rsidRPr="00F34E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86458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19</w:t>
            </w:r>
            <w:r w:rsidRPr="0086458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86458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to the TR 32.857 Clarification on the number of measurements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 Systems Inc.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D825B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825B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713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S5-176482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67132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67132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C470A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C470A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C470A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S5-176486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A511C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481F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S5-176488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481F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TR 32.871 adding the PIP concept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 E-Commerce Co.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DA61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A61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F7267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TR 32.871 adding the NFV policy management architecture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 E-Commerce Co.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DA61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A61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F7267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626B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S5-176589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TR 32.871 updating the UCs after the concept modification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 E-Commerce Co.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DA61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DA61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F7267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E4384C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S5-176591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13</w:t>
            </w:r>
            <w:r w:rsidRPr="00E4384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19</w:t>
            </w:r>
            <w:r w:rsidRPr="00E4384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4F18DF" w:rsidP="009714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20</w:t>
            </w:r>
            <w:r w:rsidRPr="004F18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4F18DF" w:rsidP="009714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S5-176470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32.972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0432C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F2E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TR 28.9bc - Skeleton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AT&amp;T, 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375F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375F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F2E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S5-176535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TR 28.9bc - Clause headers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AT&amp;T, 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3</w:t>
            </w:r>
            <w:r w:rsidRPr="00375F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7</w:t>
            </w:r>
            <w:r w:rsidRPr="00375F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EF2E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S5-176305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32.869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8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3F42E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3F42E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3F42E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S5-176379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7F1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7F1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713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2D2A2C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S5-176465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32.848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7F1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7F1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713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89C" w:rsidRPr="00EF2549" w:rsidTr="0035630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S5-176371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32.899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89C" w:rsidRDefault="0069289C" w:rsidP="0076144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4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Default="0069289C" w:rsidP="002A500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11</w:t>
            </w:r>
            <w:r w:rsidRPr="00B445D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1713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89C" w:rsidRPr="00EF2549" w:rsidRDefault="0069289C" w:rsidP="003C0D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6B" w:rsidRDefault="0011276B">
      <w:r>
        <w:separator/>
      </w:r>
    </w:p>
  </w:endnote>
  <w:endnote w:type="continuationSeparator" w:id="0">
    <w:p w:rsidR="0011276B" w:rsidRDefault="0011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D0E" w:rsidRDefault="003C0D0E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0E1173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0E1173">
      <w:rPr>
        <w:rStyle w:val="Numrodepage"/>
      </w:rPr>
      <w:t>3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6B" w:rsidRDefault="0011276B">
      <w:r>
        <w:separator/>
      </w:r>
    </w:p>
  </w:footnote>
  <w:footnote w:type="continuationSeparator" w:id="0">
    <w:p w:rsidR="0011276B" w:rsidRDefault="00112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5041"/>
    <w:rsid w:val="00057329"/>
    <w:rsid w:val="00057DBE"/>
    <w:rsid w:val="000608F8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313"/>
    <w:rsid w:val="00085F96"/>
    <w:rsid w:val="00086054"/>
    <w:rsid w:val="00087B02"/>
    <w:rsid w:val="00090691"/>
    <w:rsid w:val="0009141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1EDB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173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5E38"/>
    <w:rsid w:val="00111903"/>
    <w:rsid w:val="0011276B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35F77"/>
    <w:rsid w:val="00141E2F"/>
    <w:rsid w:val="001427F4"/>
    <w:rsid w:val="00144609"/>
    <w:rsid w:val="00144C81"/>
    <w:rsid w:val="00147FF9"/>
    <w:rsid w:val="0015068B"/>
    <w:rsid w:val="00151614"/>
    <w:rsid w:val="0015406B"/>
    <w:rsid w:val="0015527B"/>
    <w:rsid w:val="0015579D"/>
    <w:rsid w:val="00156BCE"/>
    <w:rsid w:val="00156E3A"/>
    <w:rsid w:val="001607CD"/>
    <w:rsid w:val="00162529"/>
    <w:rsid w:val="001655E4"/>
    <w:rsid w:val="0016659D"/>
    <w:rsid w:val="00166DC7"/>
    <w:rsid w:val="0016729E"/>
    <w:rsid w:val="0017138A"/>
    <w:rsid w:val="00171733"/>
    <w:rsid w:val="001719C7"/>
    <w:rsid w:val="00176C09"/>
    <w:rsid w:val="00177DFF"/>
    <w:rsid w:val="001802BF"/>
    <w:rsid w:val="00180DA4"/>
    <w:rsid w:val="001815DC"/>
    <w:rsid w:val="00181B71"/>
    <w:rsid w:val="00184230"/>
    <w:rsid w:val="00187EED"/>
    <w:rsid w:val="00190C7E"/>
    <w:rsid w:val="00192168"/>
    <w:rsid w:val="00192D8E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A7BD0"/>
    <w:rsid w:val="001B0A38"/>
    <w:rsid w:val="001B15F4"/>
    <w:rsid w:val="001B189F"/>
    <w:rsid w:val="001B5531"/>
    <w:rsid w:val="001B5E71"/>
    <w:rsid w:val="001B7564"/>
    <w:rsid w:val="001B7856"/>
    <w:rsid w:val="001C0CCC"/>
    <w:rsid w:val="001C1469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34D"/>
    <w:rsid w:val="001F6B33"/>
    <w:rsid w:val="001F706F"/>
    <w:rsid w:val="00200DB8"/>
    <w:rsid w:val="00207145"/>
    <w:rsid w:val="00207269"/>
    <w:rsid w:val="00210CA9"/>
    <w:rsid w:val="00211053"/>
    <w:rsid w:val="0021133A"/>
    <w:rsid w:val="00212A64"/>
    <w:rsid w:val="00212DAB"/>
    <w:rsid w:val="0021303F"/>
    <w:rsid w:val="0021345F"/>
    <w:rsid w:val="002170E5"/>
    <w:rsid w:val="002200F8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470"/>
    <w:rsid w:val="002616A2"/>
    <w:rsid w:val="002627D1"/>
    <w:rsid w:val="00264320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5183"/>
    <w:rsid w:val="0029562C"/>
    <w:rsid w:val="00296A82"/>
    <w:rsid w:val="00296D96"/>
    <w:rsid w:val="0029791C"/>
    <w:rsid w:val="002A20C5"/>
    <w:rsid w:val="002A234F"/>
    <w:rsid w:val="002A270F"/>
    <w:rsid w:val="002A2D3C"/>
    <w:rsid w:val="002A366C"/>
    <w:rsid w:val="002A4987"/>
    <w:rsid w:val="002A5009"/>
    <w:rsid w:val="002A5501"/>
    <w:rsid w:val="002A5E5A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21547"/>
    <w:rsid w:val="00322B73"/>
    <w:rsid w:val="003231A1"/>
    <w:rsid w:val="003265CE"/>
    <w:rsid w:val="00327974"/>
    <w:rsid w:val="00330234"/>
    <w:rsid w:val="00331628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5D77"/>
    <w:rsid w:val="00347D53"/>
    <w:rsid w:val="003528BD"/>
    <w:rsid w:val="00352E4C"/>
    <w:rsid w:val="00352FBB"/>
    <w:rsid w:val="003537B2"/>
    <w:rsid w:val="00353B0E"/>
    <w:rsid w:val="00353EF8"/>
    <w:rsid w:val="00354F69"/>
    <w:rsid w:val="00356308"/>
    <w:rsid w:val="003607F0"/>
    <w:rsid w:val="00361495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94A"/>
    <w:rsid w:val="00376AF8"/>
    <w:rsid w:val="00377766"/>
    <w:rsid w:val="0037798D"/>
    <w:rsid w:val="003818A8"/>
    <w:rsid w:val="00381A79"/>
    <w:rsid w:val="00382779"/>
    <w:rsid w:val="003828BA"/>
    <w:rsid w:val="003835CA"/>
    <w:rsid w:val="00384A94"/>
    <w:rsid w:val="00384C81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1D56"/>
    <w:rsid w:val="003A3661"/>
    <w:rsid w:val="003A7A70"/>
    <w:rsid w:val="003B0033"/>
    <w:rsid w:val="003B0325"/>
    <w:rsid w:val="003B0E34"/>
    <w:rsid w:val="003B2C0B"/>
    <w:rsid w:val="003B3D4E"/>
    <w:rsid w:val="003B3FC7"/>
    <w:rsid w:val="003B4FE5"/>
    <w:rsid w:val="003B7A9D"/>
    <w:rsid w:val="003C0892"/>
    <w:rsid w:val="003C08A0"/>
    <w:rsid w:val="003C0D0E"/>
    <w:rsid w:val="003C3658"/>
    <w:rsid w:val="003C53CA"/>
    <w:rsid w:val="003C6240"/>
    <w:rsid w:val="003D1007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74A8"/>
    <w:rsid w:val="003F0E8D"/>
    <w:rsid w:val="003F1221"/>
    <w:rsid w:val="003F1820"/>
    <w:rsid w:val="003F1C09"/>
    <w:rsid w:val="003F3194"/>
    <w:rsid w:val="003F3364"/>
    <w:rsid w:val="003F36CD"/>
    <w:rsid w:val="003F42E1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455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5FEC"/>
    <w:rsid w:val="00456AF1"/>
    <w:rsid w:val="0045739F"/>
    <w:rsid w:val="0045747D"/>
    <w:rsid w:val="0046028B"/>
    <w:rsid w:val="00461369"/>
    <w:rsid w:val="004622C6"/>
    <w:rsid w:val="004623BE"/>
    <w:rsid w:val="004646C5"/>
    <w:rsid w:val="00464A18"/>
    <w:rsid w:val="00465305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02"/>
    <w:rsid w:val="00481F3B"/>
    <w:rsid w:val="004827EA"/>
    <w:rsid w:val="00482E1B"/>
    <w:rsid w:val="00486362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DBE"/>
    <w:rsid w:val="004E5FC9"/>
    <w:rsid w:val="004E6AB6"/>
    <w:rsid w:val="004E6CCE"/>
    <w:rsid w:val="004F0712"/>
    <w:rsid w:val="004F0D43"/>
    <w:rsid w:val="004F18DF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103B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7CD2"/>
    <w:rsid w:val="0054028A"/>
    <w:rsid w:val="00541CAB"/>
    <w:rsid w:val="00541EA8"/>
    <w:rsid w:val="005426B2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179E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3266"/>
    <w:rsid w:val="005C33CC"/>
    <w:rsid w:val="005C7F9C"/>
    <w:rsid w:val="005D14A6"/>
    <w:rsid w:val="005D45AA"/>
    <w:rsid w:val="005D743E"/>
    <w:rsid w:val="005E004D"/>
    <w:rsid w:val="005E0D14"/>
    <w:rsid w:val="005E10CC"/>
    <w:rsid w:val="005E1B4A"/>
    <w:rsid w:val="005E2381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43C5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34E1"/>
    <w:rsid w:val="0064522C"/>
    <w:rsid w:val="00645C76"/>
    <w:rsid w:val="006473ED"/>
    <w:rsid w:val="00651F04"/>
    <w:rsid w:val="00652636"/>
    <w:rsid w:val="00653F32"/>
    <w:rsid w:val="00655595"/>
    <w:rsid w:val="00655AF2"/>
    <w:rsid w:val="00657233"/>
    <w:rsid w:val="00660AFE"/>
    <w:rsid w:val="0066255C"/>
    <w:rsid w:val="006632AF"/>
    <w:rsid w:val="006640FF"/>
    <w:rsid w:val="00666565"/>
    <w:rsid w:val="006669B4"/>
    <w:rsid w:val="0066724A"/>
    <w:rsid w:val="00667422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230"/>
    <w:rsid w:val="00684FE0"/>
    <w:rsid w:val="0068662F"/>
    <w:rsid w:val="006873A8"/>
    <w:rsid w:val="00687889"/>
    <w:rsid w:val="00691372"/>
    <w:rsid w:val="006927F2"/>
    <w:rsid w:val="0069289C"/>
    <w:rsid w:val="00693456"/>
    <w:rsid w:val="00695234"/>
    <w:rsid w:val="006959A5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3C9D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E146B"/>
    <w:rsid w:val="006E18BE"/>
    <w:rsid w:val="006E1A9C"/>
    <w:rsid w:val="006E2E9A"/>
    <w:rsid w:val="006E716E"/>
    <w:rsid w:val="006E7CAB"/>
    <w:rsid w:val="006F0C4B"/>
    <w:rsid w:val="006F1CFF"/>
    <w:rsid w:val="006F3A91"/>
    <w:rsid w:val="006F72E0"/>
    <w:rsid w:val="007007BC"/>
    <w:rsid w:val="0070279A"/>
    <w:rsid w:val="007029E8"/>
    <w:rsid w:val="00702CC6"/>
    <w:rsid w:val="007032B5"/>
    <w:rsid w:val="0070341E"/>
    <w:rsid w:val="00703AB0"/>
    <w:rsid w:val="00703C46"/>
    <w:rsid w:val="00706BDF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AE2"/>
    <w:rsid w:val="00733B4D"/>
    <w:rsid w:val="00734A42"/>
    <w:rsid w:val="00735AE7"/>
    <w:rsid w:val="007370F4"/>
    <w:rsid w:val="007377E0"/>
    <w:rsid w:val="00737CFF"/>
    <w:rsid w:val="00743400"/>
    <w:rsid w:val="00744F38"/>
    <w:rsid w:val="00747595"/>
    <w:rsid w:val="00751F2B"/>
    <w:rsid w:val="00752DFD"/>
    <w:rsid w:val="00753345"/>
    <w:rsid w:val="007540B0"/>
    <w:rsid w:val="007545A4"/>
    <w:rsid w:val="0075489D"/>
    <w:rsid w:val="0075529A"/>
    <w:rsid w:val="00755707"/>
    <w:rsid w:val="007568E8"/>
    <w:rsid w:val="00757F15"/>
    <w:rsid w:val="00761442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348C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581"/>
    <w:rsid w:val="00864DA6"/>
    <w:rsid w:val="00865110"/>
    <w:rsid w:val="00865E93"/>
    <w:rsid w:val="00865FF4"/>
    <w:rsid w:val="00867102"/>
    <w:rsid w:val="00870D67"/>
    <w:rsid w:val="0087270F"/>
    <w:rsid w:val="00872A3C"/>
    <w:rsid w:val="008737E5"/>
    <w:rsid w:val="00873919"/>
    <w:rsid w:val="00875524"/>
    <w:rsid w:val="00877C9C"/>
    <w:rsid w:val="0088113D"/>
    <w:rsid w:val="00881369"/>
    <w:rsid w:val="0088158E"/>
    <w:rsid w:val="00882AAF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61EE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6F84"/>
    <w:rsid w:val="00930B8D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6D3E"/>
    <w:rsid w:val="00947E2B"/>
    <w:rsid w:val="009516E5"/>
    <w:rsid w:val="00952490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281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3DE1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20062"/>
    <w:rsid w:val="00A211EC"/>
    <w:rsid w:val="00A214CD"/>
    <w:rsid w:val="00A23C45"/>
    <w:rsid w:val="00A23FCF"/>
    <w:rsid w:val="00A2662D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24FF"/>
    <w:rsid w:val="00AD46EB"/>
    <w:rsid w:val="00AD7B58"/>
    <w:rsid w:val="00AE036D"/>
    <w:rsid w:val="00AE0964"/>
    <w:rsid w:val="00AE13EC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5D10"/>
    <w:rsid w:val="00B1674C"/>
    <w:rsid w:val="00B16DE5"/>
    <w:rsid w:val="00B174A3"/>
    <w:rsid w:val="00B2211E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56941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7C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AB4"/>
    <w:rsid w:val="00BE3240"/>
    <w:rsid w:val="00BE3EE7"/>
    <w:rsid w:val="00BE69C2"/>
    <w:rsid w:val="00BE6C29"/>
    <w:rsid w:val="00BF3EEF"/>
    <w:rsid w:val="00BF6F7A"/>
    <w:rsid w:val="00C008E4"/>
    <w:rsid w:val="00C00A40"/>
    <w:rsid w:val="00C0118A"/>
    <w:rsid w:val="00C022DF"/>
    <w:rsid w:val="00C0469F"/>
    <w:rsid w:val="00C06134"/>
    <w:rsid w:val="00C07FEA"/>
    <w:rsid w:val="00C113B3"/>
    <w:rsid w:val="00C1261C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2DF2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470A1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471C"/>
    <w:rsid w:val="00C7600E"/>
    <w:rsid w:val="00C77732"/>
    <w:rsid w:val="00C810BD"/>
    <w:rsid w:val="00C822A6"/>
    <w:rsid w:val="00C85B36"/>
    <w:rsid w:val="00C85C89"/>
    <w:rsid w:val="00C85D99"/>
    <w:rsid w:val="00C86982"/>
    <w:rsid w:val="00C87856"/>
    <w:rsid w:val="00C90553"/>
    <w:rsid w:val="00C912ED"/>
    <w:rsid w:val="00C91B80"/>
    <w:rsid w:val="00C92600"/>
    <w:rsid w:val="00C92BF8"/>
    <w:rsid w:val="00C9357D"/>
    <w:rsid w:val="00C94A6F"/>
    <w:rsid w:val="00C94EAE"/>
    <w:rsid w:val="00C95C40"/>
    <w:rsid w:val="00C97610"/>
    <w:rsid w:val="00CA20E4"/>
    <w:rsid w:val="00CA4A95"/>
    <w:rsid w:val="00CA536D"/>
    <w:rsid w:val="00CA6D88"/>
    <w:rsid w:val="00CA7BF6"/>
    <w:rsid w:val="00CB0BB2"/>
    <w:rsid w:val="00CB3B3F"/>
    <w:rsid w:val="00CB4317"/>
    <w:rsid w:val="00CB4B53"/>
    <w:rsid w:val="00CB4B8F"/>
    <w:rsid w:val="00CB5A3F"/>
    <w:rsid w:val="00CB73D0"/>
    <w:rsid w:val="00CB7AC2"/>
    <w:rsid w:val="00CB7CC0"/>
    <w:rsid w:val="00CC2BB7"/>
    <w:rsid w:val="00CC45A5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7EE4"/>
    <w:rsid w:val="00D005FE"/>
    <w:rsid w:val="00D01AFA"/>
    <w:rsid w:val="00D01F5D"/>
    <w:rsid w:val="00D03053"/>
    <w:rsid w:val="00D045E6"/>
    <w:rsid w:val="00D100CE"/>
    <w:rsid w:val="00D101B4"/>
    <w:rsid w:val="00D1291D"/>
    <w:rsid w:val="00D1307C"/>
    <w:rsid w:val="00D1386A"/>
    <w:rsid w:val="00D147E4"/>
    <w:rsid w:val="00D150CF"/>
    <w:rsid w:val="00D161A8"/>
    <w:rsid w:val="00D209E3"/>
    <w:rsid w:val="00D213E9"/>
    <w:rsid w:val="00D233A6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2BC4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2531"/>
    <w:rsid w:val="00D93FD8"/>
    <w:rsid w:val="00D95C8D"/>
    <w:rsid w:val="00D96392"/>
    <w:rsid w:val="00D9780D"/>
    <w:rsid w:val="00DA01DF"/>
    <w:rsid w:val="00DA3FBC"/>
    <w:rsid w:val="00DA6074"/>
    <w:rsid w:val="00DA61A5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B8"/>
    <w:rsid w:val="00DC6B2E"/>
    <w:rsid w:val="00DC6BDF"/>
    <w:rsid w:val="00DC6F5E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291F"/>
    <w:rsid w:val="00DE3B51"/>
    <w:rsid w:val="00DE3B8A"/>
    <w:rsid w:val="00DE3E40"/>
    <w:rsid w:val="00DE3EDB"/>
    <w:rsid w:val="00DE4759"/>
    <w:rsid w:val="00DF22B8"/>
    <w:rsid w:val="00DF2384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1A54"/>
    <w:rsid w:val="00E422F2"/>
    <w:rsid w:val="00E425C0"/>
    <w:rsid w:val="00E42AB0"/>
    <w:rsid w:val="00E4384C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37FE"/>
    <w:rsid w:val="00E5476B"/>
    <w:rsid w:val="00E57117"/>
    <w:rsid w:val="00E57BDE"/>
    <w:rsid w:val="00E57E69"/>
    <w:rsid w:val="00E61223"/>
    <w:rsid w:val="00E6427E"/>
    <w:rsid w:val="00E64E50"/>
    <w:rsid w:val="00E669E8"/>
    <w:rsid w:val="00E67675"/>
    <w:rsid w:val="00E70A85"/>
    <w:rsid w:val="00E72D40"/>
    <w:rsid w:val="00E73477"/>
    <w:rsid w:val="00E73E53"/>
    <w:rsid w:val="00E73FE3"/>
    <w:rsid w:val="00E740A2"/>
    <w:rsid w:val="00E74494"/>
    <w:rsid w:val="00E7550E"/>
    <w:rsid w:val="00E75931"/>
    <w:rsid w:val="00E773D9"/>
    <w:rsid w:val="00E80DA4"/>
    <w:rsid w:val="00E81B92"/>
    <w:rsid w:val="00E834B8"/>
    <w:rsid w:val="00E841A2"/>
    <w:rsid w:val="00E8586D"/>
    <w:rsid w:val="00E85CE3"/>
    <w:rsid w:val="00E863F3"/>
    <w:rsid w:val="00E86BB6"/>
    <w:rsid w:val="00E87C5E"/>
    <w:rsid w:val="00E9031E"/>
    <w:rsid w:val="00E92430"/>
    <w:rsid w:val="00E93A55"/>
    <w:rsid w:val="00E95C6D"/>
    <w:rsid w:val="00E96382"/>
    <w:rsid w:val="00E97524"/>
    <w:rsid w:val="00EA00D4"/>
    <w:rsid w:val="00EA1543"/>
    <w:rsid w:val="00EA1C46"/>
    <w:rsid w:val="00EA3795"/>
    <w:rsid w:val="00EA4440"/>
    <w:rsid w:val="00EA4727"/>
    <w:rsid w:val="00EA5186"/>
    <w:rsid w:val="00EA77DB"/>
    <w:rsid w:val="00EB1D8D"/>
    <w:rsid w:val="00EB34DF"/>
    <w:rsid w:val="00EB3B0E"/>
    <w:rsid w:val="00EC1966"/>
    <w:rsid w:val="00EC31D0"/>
    <w:rsid w:val="00EC4440"/>
    <w:rsid w:val="00EC55CC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E67D7"/>
    <w:rsid w:val="00EF2549"/>
    <w:rsid w:val="00EF2E0C"/>
    <w:rsid w:val="00EF310B"/>
    <w:rsid w:val="00EF3923"/>
    <w:rsid w:val="00EF4422"/>
    <w:rsid w:val="00EF77CE"/>
    <w:rsid w:val="00EF782A"/>
    <w:rsid w:val="00EF7FAC"/>
    <w:rsid w:val="00F0441E"/>
    <w:rsid w:val="00F05CEB"/>
    <w:rsid w:val="00F07F90"/>
    <w:rsid w:val="00F12952"/>
    <w:rsid w:val="00F14143"/>
    <w:rsid w:val="00F14917"/>
    <w:rsid w:val="00F15C9B"/>
    <w:rsid w:val="00F16164"/>
    <w:rsid w:val="00F162BD"/>
    <w:rsid w:val="00F1700B"/>
    <w:rsid w:val="00F172FA"/>
    <w:rsid w:val="00F20EED"/>
    <w:rsid w:val="00F21574"/>
    <w:rsid w:val="00F21BB0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4E96"/>
    <w:rsid w:val="00F36129"/>
    <w:rsid w:val="00F37E1F"/>
    <w:rsid w:val="00F401A1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F4A"/>
    <w:rsid w:val="00F52E20"/>
    <w:rsid w:val="00F5449E"/>
    <w:rsid w:val="00F557E2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2674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17C4"/>
    <w:rsid w:val="00FD24ED"/>
    <w:rsid w:val="00FD2DD7"/>
    <w:rsid w:val="00FD378A"/>
    <w:rsid w:val="00FD3CA7"/>
    <w:rsid w:val="00FD4AAE"/>
    <w:rsid w:val="00FD53F5"/>
    <w:rsid w:val="00FD7BDC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6F3BE-81B0-45AA-8CC0-386225E1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4959</TotalTime>
  <Pages>3</Pages>
  <Words>1206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7826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14</cp:revision>
  <cp:lastPrinted>2016-02-02T08:29:00Z</cp:lastPrinted>
  <dcterms:created xsi:type="dcterms:W3CDTF">2017-12-14T13:09:00Z</dcterms:created>
  <dcterms:modified xsi:type="dcterms:W3CDTF">2017-12-26T09:13:00Z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